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54C" w:rsidRPr="00296B44" w:rsidRDefault="000E254C" w:rsidP="00361638">
      <w:pPr>
        <w:spacing w:beforeLines="100" w:afterLines="100"/>
        <w:jc w:val="center"/>
        <w:rPr>
          <w:rFonts w:ascii="华文中宋" w:eastAsia="华文中宋" w:hAnsi="华文中宋"/>
          <w:sz w:val="36"/>
          <w:szCs w:val="36"/>
        </w:rPr>
      </w:pPr>
      <w:r w:rsidRPr="00296B44">
        <w:rPr>
          <w:rFonts w:ascii="华文中宋" w:eastAsia="华文中宋" w:hAnsi="华文中宋" w:hint="eastAsia"/>
          <w:sz w:val="36"/>
          <w:szCs w:val="36"/>
        </w:rPr>
        <w:t>关于《全国教职工基础信息采集表》的说明</w:t>
      </w:r>
    </w:p>
    <w:p w:rsidR="000E254C" w:rsidRPr="00361638" w:rsidRDefault="000E254C" w:rsidP="00361638">
      <w:pPr>
        <w:spacing w:line="560" w:lineRule="exact"/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61638">
        <w:rPr>
          <w:rFonts w:ascii="仿宋_GB2312" w:eastAsia="仿宋_GB2312" w:hAnsi="宋体" w:hint="eastAsia"/>
          <w:sz w:val="30"/>
          <w:szCs w:val="30"/>
        </w:rPr>
        <w:t>一、请教职工仔细核实，对</w:t>
      </w:r>
      <w:r w:rsidRPr="00361638">
        <w:rPr>
          <w:rFonts w:ascii="仿宋_GB2312" w:eastAsia="仿宋_GB2312" w:hAnsi="宋体" w:hint="eastAsia"/>
          <w:b/>
          <w:sz w:val="30"/>
          <w:szCs w:val="30"/>
        </w:rPr>
        <w:t>已有信息进行核实确认</w:t>
      </w:r>
      <w:r w:rsidRPr="00361638">
        <w:rPr>
          <w:rFonts w:ascii="仿宋_GB2312" w:eastAsia="仿宋_GB2312" w:hAnsi="宋体" w:hint="eastAsia"/>
          <w:sz w:val="30"/>
          <w:szCs w:val="30"/>
        </w:rPr>
        <w:t>，并如实</w:t>
      </w:r>
      <w:r w:rsidRPr="00361638">
        <w:rPr>
          <w:rFonts w:ascii="仿宋_GB2312" w:eastAsia="仿宋_GB2312" w:hAnsi="宋体" w:hint="eastAsia"/>
          <w:b/>
          <w:sz w:val="30"/>
          <w:szCs w:val="30"/>
        </w:rPr>
        <w:t>填写空白栏</w:t>
      </w:r>
      <w:r w:rsidRPr="00361638">
        <w:rPr>
          <w:rFonts w:ascii="仿宋_GB2312" w:eastAsia="仿宋_GB2312" w:hAnsi="宋体" w:hint="eastAsia"/>
          <w:sz w:val="30"/>
          <w:szCs w:val="30"/>
        </w:rPr>
        <w:t>；如已有信息有误，请直接在表中修改，学校统一核查。</w:t>
      </w:r>
    </w:p>
    <w:p w:rsidR="000E254C" w:rsidRDefault="000E254C" w:rsidP="00361638">
      <w:pPr>
        <w:spacing w:line="560" w:lineRule="exact"/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61638">
        <w:rPr>
          <w:rFonts w:ascii="仿宋_GB2312" w:eastAsia="仿宋_GB2312" w:hint="eastAsia"/>
          <w:sz w:val="30"/>
          <w:szCs w:val="30"/>
        </w:rPr>
        <w:t>二、</w:t>
      </w:r>
      <w:r w:rsidRPr="00361638">
        <w:rPr>
          <w:rFonts w:ascii="仿宋_GB2312" w:eastAsia="仿宋_GB2312" w:hint="eastAsia"/>
          <w:b/>
          <w:sz w:val="30"/>
          <w:szCs w:val="30"/>
        </w:rPr>
        <w:t>基本信息</w:t>
      </w:r>
      <w:r w:rsidRPr="00361638">
        <w:rPr>
          <w:rFonts w:ascii="仿宋_GB2312" w:eastAsia="仿宋_GB2312" w:hint="eastAsia"/>
          <w:sz w:val="30"/>
          <w:szCs w:val="30"/>
        </w:rPr>
        <w:t>均为必填项；</w:t>
      </w:r>
      <w:r w:rsidRPr="00361638">
        <w:rPr>
          <w:rFonts w:ascii="仿宋_GB2312" w:eastAsia="仿宋_GB2312" w:hint="eastAsia"/>
          <w:b/>
          <w:sz w:val="30"/>
          <w:szCs w:val="30"/>
        </w:rPr>
        <w:t>劳资信息</w:t>
      </w:r>
      <w:r w:rsidRPr="00361638">
        <w:rPr>
          <w:rFonts w:ascii="仿宋_GB2312" w:eastAsia="仿宋_GB2312" w:hint="eastAsia"/>
          <w:sz w:val="30"/>
          <w:szCs w:val="30"/>
        </w:rPr>
        <w:t>由学校填写，无须核实；</w:t>
      </w:r>
      <w:r w:rsidRPr="00361638">
        <w:rPr>
          <w:rFonts w:ascii="仿宋_GB2312" w:eastAsia="仿宋_GB2312" w:hint="eastAsia"/>
          <w:b/>
          <w:sz w:val="30"/>
          <w:szCs w:val="30"/>
        </w:rPr>
        <w:t>专任教师情况</w:t>
      </w:r>
      <w:r w:rsidRPr="00361638">
        <w:rPr>
          <w:rFonts w:ascii="仿宋_GB2312" w:eastAsia="仿宋_GB2312" w:hint="eastAsia"/>
          <w:sz w:val="30"/>
          <w:szCs w:val="30"/>
        </w:rPr>
        <w:t>仅教师填写；高职院校特有信息我校均不填写。</w:t>
      </w:r>
    </w:p>
    <w:p w:rsidR="000E254C" w:rsidRPr="00361638" w:rsidRDefault="000E254C" w:rsidP="00361638">
      <w:pPr>
        <w:spacing w:line="560" w:lineRule="exact"/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61638">
        <w:rPr>
          <w:rFonts w:ascii="仿宋_GB2312" w:eastAsia="仿宋_GB2312" w:hint="eastAsia"/>
          <w:sz w:val="30"/>
          <w:szCs w:val="30"/>
        </w:rPr>
        <w:t>三、基本信息各项指标解释</w:t>
      </w:r>
    </w:p>
    <w:p w:rsidR="000E254C" w:rsidRDefault="000E254C" w:rsidP="00361638">
      <w:pPr>
        <w:pStyle w:val="ListParagraph"/>
        <w:spacing w:line="560" w:lineRule="exact"/>
        <w:ind w:firstLine="31680"/>
        <w:rPr>
          <w:rFonts w:ascii="仿宋_GB2312" w:eastAsia="仿宋_GB2312"/>
          <w:sz w:val="30"/>
          <w:szCs w:val="30"/>
        </w:rPr>
      </w:pPr>
      <w:r w:rsidRPr="00361638">
        <w:rPr>
          <w:rFonts w:ascii="仿宋_GB2312" w:eastAsia="仿宋_GB2312"/>
          <w:sz w:val="30"/>
          <w:szCs w:val="30"/>
        </w:rPr>
        <w:t>1</w:t>
      </w:r>
      <w:r w:rsidRPr="00361638">
        <w:rPr>
          <w:rFonts w:ascii="仿宋_GB2312" w:eastAsia="仿宋_GB2312" w:hint="eastAsia"/>
          <w:sz w:val="30"/>
          <w:szCs w:val="30"/>
        </w:rPr>
        <w:t>．因系统原因，姓名和出生日期均须与身份证保持一致，仅作为本次上报使用；</w:t>
      </w:r>
    </w:p>
    <w:p w:rsidR="000E254C" w:rsidRDefault="000E254C" w:rsidP="00361638">
      <w:pPr>
        <w:pStyle w:val="ListParagraph"/>
        <w:spacing w:line="560" w:lineRule="exact"/>
        <w:ind w:firstLine="31680"/>
        <w:rPr>
          <w:rFonts w:ascii="仿宋_GB2312" w:eastAsia="仿宋_GB2312"/>
          <w:sz w:val="30"/>
          <w:szCs w:val="30"/>
        </w:rPr>
      </w:pPr>
      <w:r w:rsidRPr="00361638">
        <w:rPr>
          <w:rFonts w:ascii="仿宋_GB2312" w:eastAsia="仿宋_GB2312"/>
          <w:sz w:val="30"/>
          <w:szCs w:val="30"/>
        </w:rPr>
        <w:t>2</w:t>
      </w:r>
      <w:r w:rsidRPr="00361638">
        <w:rPr>
          <w:rFonts w:ascii="仿宋_GB2312" w:eastAsia="仿宋_GB2312" w:hint="eastAsia"/>
          <w:sz w:val="30"/>
          <w:szCs w:val="30"/>
        </w:rPr>
        <w:t>．</w:t>
      </w:r>
      <w:r w:rsidRPr="00361638">
        <w:rPr>
          <w:rFonts w:ascii="仿宋_GB2312" w:eastAsia="仿宋_GB2312" w:hint="eastAsia"/>
          <w:b/>
          <w:sz w:val="30"/>
          <w:szCs w:val="30"/>
        </w:rPr>
        <w:t>最高学历、学位</w:t>
      </w:r>
      <w:r w:rsidRPr="00361638">
        <w:rPr>
          <w:rFonts w:ascii="仿宋_GB2312" w:eastAsia="仿宋_GB2312" w:hint="eastAsia"/>
          <w:sz w:val="30"/>
          <w:szCs w:val="30"/>
        </w:rPr>
        <w:t>参见附件《学历代码》、《学位代码》；最高为双学位或者多个学位的教师，填写主修学位；如无学位，则毕业院校也不填写；</w:t>
      </w:r>
    </w:p>
    <w:p w:rsidR="000E254C" w:rsidRPr="00361638" w:rsidRDefault="000E254C" w:rsidP="00361638">
      <w:pPr>
        <w:pStyle w:val="ListParagraph"/>
        <w:spacing w:line="560" w:lineRule="exact"/>
        <w:ind w:firstLine="31680"/>
        <w:rPr>
          <w:rFonts w:ascii="仿宋_GB2312" w:eastAsia="仿宋_GB2312"/>
          <w:sz w:val="30"/>
          <w:szCs w:val="30"/>
        </w:rPr>
      </w:pPr>
      <w:r w:rsidRPr="00361638">
        <w:rPr>
          <w:rFonts w:ascii="仿宋_GB2312" w:eastAsia="仿宋_GB2312"/>
          <w:sz w:val="30"/>
          <w:szCs w:val="30"/>
        </w:rPr>
        <w:t>3</w:t>
      </w:r>
      <w:r w:rsidRPr="00361638">
        <w:rPr>
          <w:rFonts w:ascii="仿宋_GB2312" w:eastAsia="仿宋_GB2312" w:hint="eastAsia"/>
          <w:sz w:val="30"/>
          <w:szCs w:val="30"/>
        </w:rPr>
        <w:t>．</w:t>
      </w:r>
      <w:r w:rsidRPr="00361638">
        <w:rPr>
          <w:rFonts w:ascii="仿宋_GB2312" w:eastAsia="仿宋_GB2312" w:hint="eastAsia"/>
          <w:b/>
          <w:sz w:val="30"/>
          <w:szCs w:val="30"/>
        </w:rPr>
        <w:t>参加工作年月</w:t>
      </w:r>
      <w:r w:rsidRPr="00361638">
        <w:rPr>
          <w:rFonts w:ascii="仿宋_GB2312" w:eastAsia="仿宋_GB2312" w:hint="eastAsia"/>
          <w:sz w:val="30"/>
          <w:szCs w:val="30"/>
        </w:rPr>
        <w:t>以档案记载为准。</w:t>
      </w:r>
    </w:p>
    <w:p w:rsidR="000E254C" w:rsidRPr="00361638" w:rsidRDefault="000E254C" w:rsidP="00361638">
      <w:pPr>
        <w:spacing w:line="560" w:lineRule="exact"/>
        <w:ind w:firstLineChars="200" w:firstLine="31680"/>
        <w:rPr>
          <w:rFonts w:ascii="仿宋_GB2312" w:eastAsia="仿宋_GB2312" w:hAnsi="宋体" w:cs="宋体"/>
          <w:kern w:val="0"/>
          <w:sz w:val="30"/>
          <w:szCs w:val="30"/>
        </w:rPr>
      </w:pPr>
      <w:r w:rsidRPr="00361638">
        <w:rPr>
          <w:rFonts w:ascii="仿宋_GB2312" w:eastAsia="仿宋_GB2312" w:hAnsi="宋体" w:cs="宋体" w:hint="eastAsia"/>
          <w:kern w:val="0"/>
          <w:sz w:val="30"/>
          <w:szCs w:val="30"/>
        </w:rPr>
        <w:t>四、如</w:t>
      </w:r>
      <w:r w:rsidRPr="00361638">
        <w:rPr>
          <w:rFonts w:ascii="仿宋_GB2312" w:eastAsia="仿宋_GB2312" w:hAnsi="宋体" w:cs="宋体" w:hint="eastAsia"/>
          <w:b/>
          <w:kern w:val="0"/>
          <w:sz w:val="30"/>
          <w:szCs w:val="30"/>
        </w:rPr>
        <w:t>姓名、身份证号、最高学历及学位信息</w:t>
      </w:r>
      <w:r w:rsidRPr="00361638">
        <w:rPr>
          <w:rFonts w:ascii="仿宋_GB2312" w:eastAsia="仿宋_GB2312" w:hAnsi="宋体" w:cs="宋体" w:hint="eastAsia"/>
          <w:kern w:val="0"/>
          <w:sz w:val="30"/>
          <w:szCs w:val="30"/>
        </w:rPr>
        <w:t>有修改，请将相关证明复印件交至相关单位，由人事处统一核查。</w:t>
      </w: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p w:rsidR="000E254C" w:rsidRDefault="000E254C" w:rsidP="00BE77B6">
      <w:pPr>
        <w:spacing w:line="400" w:lineRule="exact"/>
        <w:ind w:firstLineChars="200" w:firstLine="31680"/>
        <w:rPr>
          <w:rFonts w:ascii="仿宋_GB2312" w:eastAsia="仿宋_GB2312" w:hAnsi="宋体" w:cs="宋体"/>
          <w:kern w:val="0"/>
          <w:sz w:val="24"/>
          <w:szCs w:val="24"/>
        </w:rPr>
      </w:pPr>
    </w:p>
    <w:sectPr w:rsidR="000E254C" w:rsidSect="0071419A">
      <w:pgSz w:w="11906" w:h="16838"/>
      <w:pgMar w:top="1276" w:right="1800" w:bottom="99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54C" w:rsidRDefault="000E254C" w:rsidP="00C872F7">
      <w:r>
        <w:separator/>
      </w:r>
    </w:p>
  </w:endnote>
  <w:endnote w:type="continuationSeparator" w:id="0">
    <w:p w:rsidR="000E254C" w:rsidRDefault="000E254C" w:rsidP="00C87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54C" w:rsidRDefault="000E254C" w:rsidP="00C872F7">
      <w:r>
        <w:separator/>
      </w:r>
    </w:p>
  </w:footnote>
  <w:footnote w:type="continuationSeparator" w:id="0">
    <w:p w:rsidR="000E254C" w:rsidRDefault="000E254C" w:rsidP="00C872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157B1"/>
    <w:multiLevelType w:val="hybridMultilevel"/>
    <w:tmpl w:val="CA768E40"/>
    <w:lvl w:ilvl="0" w:tplc="306635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44C35D6"/>
    <w:multiLevelType w:val="hybridMultilevel"/>
    <w:tmpl w:val="CA768E40"/>
    <w:lvl w:ilvl="0" w:tplc="306635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2E708E4"/>
    <w:multiLevelType w:val="hybridMultilevel"/>
    <w:tmpl w:val="D27C959C"/>
    <w:lvl w:ilvl="0" w:tplc="E85CD5BC">
      <w:start w:val="1"/>
      <w:numFmt w:val="japaneseCounting"/>
      <w:lvlText w:val="%1、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1842655"/>
    <w:multiLevelType w:val="multilevel"/>
    <w:tmpl w:val="41842655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B1B4586"/>
    <w:multiLevelType w:val="hybridMultilevel"/>
    <w:tmpl w:val="0980E4C4"/>
    <w:lvl w:ilvl="0" w:tplc="77022508">
      <w:start w:val="1"/>
      <w:numFmt w:val="decimal"/>
      <w:lvlText w:val="%1）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AD6"/>
    <w:rsid w:val="00006C06"/>
    <w:rsid w:val="000109D6"/>
    <w:rsid w:val="0001345C"/>
    <w:rsid w:val="00013672"/>
    <w:rsid w:val="00014366"/>
    <w:rsid w:val="00014777"/>
    <w:rsid w:val="00016872"/>
    <w:rsid w:val="0002130D"/>
    <w:rsid w:val="0002262D"/>
    <w:rsid w:val="00024210"/>
    <w:rsid w:val="00026A33"/>
    <w:rsid w:val="0002766A"/>
    <w:rsid w:val="00030124"/>
    <w:rsid w:val="00032A75"/>
    <w:rsid w:val="00032B64"/>
    <w:rsid w:val="00035A3D"/>
    <w:rsid w:val="00036872"/>
    <w:rsid w:val="0004158D"/>
    <w:rsid w:val="00042004"/>
    <w:rsid w:val="00042073"/>
    <w:rsid w:val="00042332"/>
    <w:rsid w:val="0004701A"/>
    <w:rsid w:val="000515CF"/>
    <w:rsid w:val="0005651B"/>
    <w:rsid w:val="000637F7"/>
    <w:rsid w:val="00071505"/>
    <w:rsid w:val="0007204B"/>
    <w:rsid w:val="00085176"/>
    <w:rsid w:val="0008540C"/>
    <w:rsid w:val="00086BB7"/>
    <w:rsid w:val="00087427"/>
    <w:rsid w:val="00087531"/>
    <w:rsid w:val="00097D74"/>
    <w:rsid w:val="000A052D"/>
    <w:rsid w:val="000A194B"/>
    <w:rsid w:val="000A51FF"/>
    <w:rsid w:val="000C15DF"/>
    <w:rsid w:val="000C1CCE"/>
    <w:rsid w:val="000C2498"/>
    <w:rsid w:val="000C37CA"/>
    <w:rsid w:val="000C57A5"/>
    <w:rsid w:val="000C72ED"/>
    <w:rsid w:val="000D0719"/>
    <w:rsid w:val="000D0831"/>
    <w:rsid w:val="000D1FCE"/>
    <w:rsid w:val="000D5674"/>
    <w:rsid w:val="000D5A3A"/>
    <w:rsid w:val="000D6A76"/>
    <w:rsid w:val="000E1224"/>
    <w:rsid w:val="000E1B51"/>
    <w:rsid w:val="000E254C"/>
    <w:rsid w:val="000E5BA3"/>
    <w:rsid w:val="000E7AD6"/>
    <w:rsid w:val="000F2E05"/>
    <w:rsid w:val="000F32AB"/>
    <w:rsid w:val="000F3627"/>
    <w:rsid w:val="000F51AD"/>
    <w:rsid w:val="000F7573"/>
    <w:rsid w:val="001004D2"/>
    <w:rsid w:val="001073B5"/>
    <w:rsid w:val="00110C40"/>
    <w:rsid w:val="00111485"/>
    <w:rsid w:val="00112D42"/>
    <w:rsid w:val="00114027"/>
    <w:rsid w:val="0011669A"/>
    <w:rsid w:val="0011797A"/>
    <w:rsid w:val="001201F7"/>
    <w:rsid w:val="00121293"/>
    <w:rsid w:val="00121884"/>
    <w:rsid w:val="001224F6"/>
    <w:rsid w:val="0012668C"/>
    <w:rsid w:val="001366A2"/>
    <w:rsid w:val="00137748"/>
    <w:rsid w:val="0014170D"/>
    <w:rsid w:val="001430F3"/>
    <w:rsid w:val="00145B1D"/>
    <w:rsid w:val="001471A9"/>
    <w:rsid w:val="00154285"/>
    <w:rsid w:val="00154981"/>
    <w:rsid w:val="00154D06"/>
    <w:rsid w:val="00154E43"/>
    <w:rsid w:val="001556F2"/>
    <w:rsid w:val="00156160"/>
    <w:rsid w:val="00157F84"/>
    <w:rsid w:val="0016064E"/>
    <w:rsid w:val="00163B62"/>
    <w:rsid w:val="0017386D"/>
    <w:rsid w:val="00180458"/>
    <w:rsid w:val="0018107C"/>
    <w:rsid w:val="0018135E"/>
    <w:rsid w:val="00193144"/>
    <w:rsid w:val="001931BB"/>
    <w:rsid w:val="00194F1D"/>
    <w:rsid w:val="00197E17"/>
    <w:rsid w:val="001A4681"/>
    <w:rsid w:val="001A4715"/>
    <w:rsid w:val="001A4D08"/>
    <w:rsid w:val="001A6FC7"/>
    <w:rsid w:val="001A77EE"/>
    <w:rsid w:val="001B07AD"/>
    <w:rsid w:val="001B38F3"/>
    <w:rsid w:val="001B6FBC"/>
    <w:rsid w:val="001B7102"/>
    <w:rsid w:val="001C368A"/>
    <w:rsid w:val="001C4DE5"/>
    <w:rsid w:val="001D4D36"/>
    <w:rsid w:val="001D6231"/>
    <w:rsid w:val="001E1A57"/>
    <w:rsid w:val="001E4AE7"/>
    <w:rsid w:val="001F1A97"/>
    <w:rsid w:val="001F2308"/>
    <w:rsid w:val="001F3303"/>
    <w:rsid w:val="001F3BDD"/>
    <w:rsid w:val="001F46BE"/>
    <w:rsid w:val="00202B03"/>
    <w:rsid w:val="002040E3"/>
    <w:rsid w:val="00206BA7"/>
    <w:rsid w:val="00207132"/>
    <w:rsid w:val="00211DDF"/>
    <w:rsid w:val="002141D0"/>
    <w:rsid w:val="0021442C"/>
    <w:rsid w:val="00216098"/>
    <w:rsid w:val="00220A99"/>
    <w:rsid w:val="0022414B"/>
    <w:rsid w:val="002258F6"/>
    <w:rsid w:val="00231353"/>
    <w:rsid w:val="00231C2E"/>
    <w:rsid w:val="00233D25"/>
    <w:rsid w:val="002400E2"/>
    <w:rsid w:val="0024023D"/>
    <w:rsid w:val="002423A3"/>
    <w:rsid w:val="00244B72"/>
    <w:rsid w:val="00250215"/>
    <w:rsid w:val="00250622"/>
    <w:rsid w:val="00250A73"/>
    <w:rsid w:val="00251C62"/>
    <w:rsid w:val="002549D8"/>
    <w:rsid w:val="002550D8"/>
    <w:rsid w:val="002569B5"/>
    <w:rsid w:val="00257081"/>
    <w:rsid w:val="00261C67"/>
    <w:rsid w:val="0027069F"/>
    <w:rsid w:val="0027290C"/>
    <w:rsid w:val="002769AB"/>
    <w:rsid w:val="002933FA"/>
    <w:rsid w:val="00294569"/>
    <w:rsid w:val="00296B44"/>
    <w:rsid w:val="002A1562"/>
    <w:rsid w:val="002A1CAE"/>
    <w:rsid w:val="002A6AEF"/>
    <w:rsid w:val="002B2424"/>
    <w:rsid w:val="002B4A5E"/>
    <w:rsid w:val="002C0DBE"/>
    <w:rsid w:val="002C3788"/>
    <w:rsid w:val="002C7CB3"/>
    <w:rsid w:val="002D0C5A"/>
    <w:rsid w:val="002D1163"/>
    <w:rsid w:val="002D1F7C"/>
    <w:rsid w:val="002D728E"/>
    <w:rsid w:val="002D7D3C"/>
    <w:rsid w:val="002D7FCE"/>
    <w:rsid w:val="002E1E76"/>
    <w:rsid w:val="002E2DF0"/>
    <w:rsid w:val="002E44E3"/>
    <w:rsid w:val="002E5B19"/>
    <w:rsid w:val="002F23C5"/>
    <w:rsid w:val="002F3AB0"/>
    <w:rsid w:val="002F3EB5"/>
    <w:rsid w:val="002F63D0"/>
    <w:rsid w:val="00300563"/>
    <w:rsid w:val="003013B6"/>
    <w:rsid w:val="00304167"/>
    <w:rsid w:val="00305398"/>
    <w:rsid w:val="0030650F"/>
    <w:rsid w:val="00307EA7"/>
    <w:rsid w:val="00311479"/>
    <w:rsid w:val="00311D12"/>
    <w:rsid w:val="00312771"/>
    <w:rsid w:val="00313889"/>
    <w:rsid w:val="0031515E"/>
    <w:rsid w:val="00315CF6"/>
    <w:rsid w:val="00320A5C"/>
    <w:rsid w:val="0032221C"/>
    <w:rsid w:val="003273BB"/>
    <w:rsid w:val="0033174C"/>
    <w:rsid w:val="00333284"/>
    <w:rsid w:val="00334411"/>
    <w:rsid w:val="00335A23"/>
    <w:rsid w:val="00340765"/>
    <w:rsid w:val="00342505"/>
    <w:rsid w:val="0034456F"/>
    <w:rsid w:val="00345934"/>
    <w:rsid w:val="0034651B"/>
    <w:rsid w:val="00347AD8"/>
    <w:rsid w:val="00350EC8"/>
    <w:rsid w:val="003527B3"/>
    <w:rsid w:val="00353587"/>
    <w:rsid w:val="00353C48"/>
    <w:rsid w:val="00354537"/>
    <w:rsid w:val="00361638"/>
    <w:rsid w:val="0036307A"/>
    <w:rsid w:val="00366417"/>
    <w:rsid w:val="0036676A"/>
    <w:rsid w:val="00370DE3"/>
    <w:rsid w:val="00372D7A"/>
    <w:rsid w:val="00374943"/>
    <w:rsid w:val="003775F7"/>
    <w:rsid w:val="00383A12"/>
    <w:rsid w:val="003851CE"/>
    <w:rsid w:val="00387F0F"/>
    <w:rsid w:val="003907B3"/>
    <w:rsid w:val="00395BE1"/>
    <w:rsid w:val="003A22DE"/>
    <w:rsid w:val="003A24C9"/>
    <w:rsid w:val="003A4DE5"/>
    <w:rsid w:val="003A5DF3"/>
    <w:rsid w:val="003B070C"/>
    <w:rsid w:val="003B3141"/>
    <w:rsid w:val="003B5BF1"/>
    <w:rsid w:val="003C4036"/>
    <w:rsid w:val="003C5D94"/>
    <w:rsid w:val="003D120C"/>
    <w:rsid w:val="003D1236"/>
    <w:rsid w:val="003D4887"/>
    <w:rsid w:val="003D4CB5"/>
    <w:rsid w:val="003E28D5"/>
    <w:rsid w:val="003E6004"/>
    <w:rsid w:val="003F1607"/>
    <w:rsid w:val="003F56AF"/>
    <w:rsid w:val="003F6D91"/>
    <w:rsid w:val="00401AB3"/>
    <w:rsid w:val="004047FA"/>
    <w:rsid w:val="00404BF4"/>
    <w:rsid w:val="00405C28"/>
    <w:rsid w:val="0041156F"/>
    <w:rsid w:val="0041218E"/>
    <w:rsid w:val="0041269A"/>
    <w:rsid w:val="0041716A"/>
    <w:rsid w:val="00426107"/>
    <w:rsid w:val="00426FFC"/>
    <w:rsid w:val="00427C0D"/>
    <w:rsid w:val="00427F82"/>
    <w:rsid w:val="00430BE9"/>
    <w:rsid w:val="0043187B"/>
    <w:rsid w:val="004364C6"/>
    <w:rsid w:val="00436CCF"/>
    <w:rsid w:val="0044104D"/>
    <w:rsid w:val="00442571"/>
    <w:rsid w:val="0044265B"/>
    <w:rsid w:val="00443837"/>
    <w:rsid w:val="00451ED2"/>
    <w:rsid w:val="00452B1D"/>
    <w:rsid w:val="00455620"/>
    <w:rsid w:val="00461C10"/>
    <w:rsid w:val="00464B7D"/>
    <w:rsid w:val="00465C24"/>
    <w:rsid w:val="00472D22"/>
    <w:rsid w:val="004731F0"/>
    <w:rsid w:val="00477358"/>
    <w:rsid w:val="0048017F"/>
    <w:rsid w:val="004803D7"/>
    <w:rsid w:val="004855F7"/>
    <w:rsid w:val="00485B7C"/>
    <w:rsid w:val="0049190D"/>
    <w:rsid w:val="00492331"/>
    <w:rsid w:val="004930F2"/>
    <w:rsid w:val="00493F17"/>
    <w:rsid w:val="004941CB"/>
    <w:rsid w:val="004A241F"/>
    <w:rsid w:val="004A3662"/>
    <w:rsid w:val="004A4B94"/>
    <w:rsid w:val="004A70ED"/>
    <w:rsid w:val="004A7676"/>
    <w:rsid w:val="004B4CC6"/>
    <w:rsid w:val="004B5BBF"/>
    <w:rsid w:val="004C0BE3"/>
    <w:rsid w:val="004C174A"/>
    <w:rsid w:val="004C2E84"/>
    <w:rsid w:val="004C325F"/>
    <w:rsid w:val="004C3C97"/>
    <w:rsid w:val="004C3FF8"/>
    <w:rsid w:val="004C438D"/>
    <w:rsid w:val="004C5A45"/>
    <w:rsid w:val="004C63FB"/>
    <w:rsid w:val="004D11C6"/>
    <w:rsid w:val="004D282E"/>
    <w:rsid w:val="004D2DEA"/>
    <w:rsid w:val="004D540B"/>
    <w:rsid w:val="004D5C65"/>
    <w:rsid w:val="004D6632"/>
    <w:rsid w:val="004D70DA"/>
    <w:rsid w:val="004E06CB"/>
    <w:rsid w:val="004E23C6"/>
    <w:rsid w:val="004E7398"/>
    <w:rsid w:val="004F1B96"/>
    <w:rsid w:val="004F3F7A"/>
    <w:rsid w:val="004F56EA"/>
    <w:rsid w:val="004F79C9"/>
    <w:rsid w:val="00501F5C"/>
    <w:rsid w:val="0050771B"/>
    <w:rsid w:val="00507BED"/>
    <w:rsid w:val="0051521E"/>
    <w:rsid w:val="00515CCE"/>
    <w:rsid w:val="00517EB8"/>
    <w:rsid w:val="00523291"/>
    <w:rsid w:val="00523480"/>
    <w:rsid w:val="0053702D"/>
    <w:rsid w:val="00540FBB"/>
    <w:rsid w:val="0054430C"/>
    <w:rsid w:val="00544798"/>
    <w:rsid w:val="00547B63"/>
    <w:rsid w:val="00561040"/>
    <w:rsid w:val="00562481"/>
    <w:rsid w:val="00564450"/>
    <w:rsid w:val="00570CE5"/>
    <w:rsid w:val="0057448E"/>
    <w:rsid w:val="00584225"/>
    <w:rsid w:val="00584629"/>
    <w:rsid w:val="005849AB"/>
    <w:rsid w:val="00586AC2"/>
    <w:rsid w:val="005876C3"/>
    <w:rsid w:val="00587E7F"/>
    <w:rsid w:val="00590408"/>
    <w:rsid w:val="005971C6"/>
    <w:rsid w:val="005A11BC"/>
    <w:rsid w:val="005A2602"/>
    <w:rsid w:val="005A5FAA"/>
    <w:rsid w:val="005A6985"/>
    <w:rsid w:val="005B2E77"/>
    <w:rsid w:val="005B3592"/>
    <w:rsid w:val="005C0827"/>
    <w:rsid w:val="005C68D5"/>
    <w:rsid w:val="005D33CD"/>
    <w:rsid w:val="005D46C0"/>
    <w:rsid w:val="005D641A"/>
    <w:rsid w:val="005E1471"/>
    <w:rsid w:val="005E1F66"/>
    <w:rsid w:val="005E4AD5"/>
    <w:rsid w:val="005F009F"/>
    <w:rsid w:val="005F0DA7"/>
    <w:rsid w:val="005F15EE"/>
    <w:rsid w:val="005F1B46"/>
    <w:rsid w:val="005F2031"/>
    <w:rsid w:val="005F258A"/>
    <w:rsid w:val="005F288E"/>
    <w:rsid w:val="005F2CE0"/>
    <w:rsid w:val="005F3471"/>
    <w:rsid w:val="005F7B2B"/>
    <w:rsid w:val="00600BBB"/>
    <w:rsid w:val="00600F06"/>
    <w:rsid w:val="0060192C"/>
    <w:rsid w:val="0060404B"/>
    <w:rsid w:val="00610717"/>
    <w:rsid w:val="00610C52"/>
    <w:rsid w:val="00615FD8"/>
    <w:rsid w:val="006165B4"/>
    <w:rsid w:val="00617DCE"/>
    <w:rsid w:val="00617F44"/>
    <w:rsid w:val="00632C09"/>
    <w:rsid w:val="00632FF7"/>
    <w:rsid w:val="0064078C"/>
    <w:rsid w:val="0064203E"/>
    <w:rsid w:val="00642A14"/>
    <w:rsid w:val="00645E60"/>
    <w:rsid w:val="00652F6A"/>
    <w:rsid w:val="00654868"/>
    <w:rsid w:val="00655FA5"/>
    <w:rsid w:val="00656CD4"/>
    <w:rsid w:val="006665EF"/>
    <w:rsid w:val="006674F5"/>
    <w:rsid w:val="006725DF"/>
    <w:rsid w:val="00672CDE"/>
    <w:rsid w:val="00673C9F"/>
    <w:rsid w:val="00676564"/>
    <w:rsid w:val="00683ED2"/>
    <w:rsid w:val="00686AC2"/>
    <w:rsid w:val="00687C61"/>
    <w:rsid w:val="00691881"/>
    <w:rsid w:val="0069691E"/>
    <w:rsid w:val="0069693C"/>
    <w:rsid w:val="006B1CD2"/>
    <w:rsid w:val="006B2AFB"/>
    <w:rsid w:val="006B45B3"/>
    <w:rsid w:val="006B6FCF"/>
    <w:rsid w:val="006C05C5"/>
    <w:rsid w:val="006C281C"/>
    <w:rsid w:val="006C2B0E"/>
    <w:rsid w:val="006C3A11"/>
    <w:rsid w:val="006C450F"/>
    <w:rsid w:val="006C6006"/>
    <w:rsid w:val="006C6A45"/>
    <w:rsid w:val="006C7127"/>
    <w:rsid w:val="006D46E8"/>
    <w:rsid w:val="006D61E3"/>
    <w:rsid w:val="006D6915"/>
    <w:rsid w:val="006D6D23"/>
    <w:rsid w:val="006E3B08"/>
    <w:rsid w:val="006E4BB8"/>
    <w:rsid w:val="006E624B"/>
    <w:rsid w:val="006F6790"/>
    <w:rsid w:val="006F7713"/>
    <w:rsid w:val="006F7BDC"/>
    <w:rsid w:val="007050C2"/>
    <w:rsid w:val="00705E3A"/>
    <w:rsid w:val="00711C8D"/>
    <w:rsid w:val="007130D4"/>
    <w:rsid w:val="0071419A"/>
    <w:rsid w:val="00715CED"/>
    <w:rsid w:val="007177AC"/>
    <w:rsid w:val="00721E58"/>
    <w:rsid w:val="007224A5"/>
    <w:rsid w:val="00732F06"/>
    <w:rsid w:val="00734EA3"/>
    <w:rsid w:val="0073586E"/>
    <w:rsid w:val="007379D3"/>
    <w:rsid w:val="00746322"/>
    <w:rsid w:val="0074750E"/>
    <w:rsid w:val="00750373"/>
    <w:rsid w:val="00754475"/>
    <w:rsid w:val="00762EDB"/>
    <w:rsid w:val="00767563"/>
    <w:rsid w:val="00771AB7"/>
    <w:rsid w:val="007818A8"/>
    <w:rsid w:val="007A08D2"/>
    <w:rsid w:val="007A48BD"/>
    <w:rsid w:val="007A62E7"/>
    <w:rsid w:val="007A6B3C"/>
    <w:rsid w:val="007B05A8"/>
    <w:rsid w:val="007B0799"/>
    <w:rsid w:val="007B1084"/>
    <w:rsid w:val="007B2A67"/>
    <w:rsid w:val="007B6351"/>
    <w:rsid w:val="007B68DD"/>
    <w:rsid w:val="007C099E"/>
    <w:rsid w:val="007C3317"/>
    <w:rsid w:val="007C5D00"/>
    <w:rsid w:val="007D33C5"/>
    <w:rsid w:val="007D7770"/>
    <w:rsid w:val="007E0F54"/>
    <w:rsid w:val="007E5062"/>
    <w:rsid w:val="007E58D1"/>
    <w:rsid w:val="007F0606"/>
    <w:rsid w:val="007F0691"/>
    <w:rsid w:val="007F1D79"/>
    <w:rsid w:val="007F1E7B"/>
    <w:rsid w:val="007F5347"/>
    <w:rsid w:val="007F5CBA"/>
    <w:rsid w:val="007F6031"/>
    <w:rsid w:val="007F6CA4"/>
    <w:rsid w:val="008008B5"/>
    <w:rsid w:val="00800E74"/>
    <w:rsid w:val="008015EB"/>
    <w:rsid w:val="0080710C"/>
    <w:rsid w:val="008079FB"/>
    <w:rsid w:val="00812CE3"/>
    <w:rsid w:val="00814721"/>
    <w:rsid w:val="00815A34"/>
    <w:rsid w:val="00815A5C"/>
    <w:rsid w:val="00822833"/>
    <w:rsid w:val="00831120"/>
    <w:rsid w:val="008324A8"/>
    <w:rsid w:val="00835257"/>
    <w:rsid w:val="00836E1D"/>
    <w:rsid w:val="00843013"/>
    <w:rsid w:val="00844F7B"/>
    <w:rsid w:val="008462F4"/>
    <w:rsid w:val="008535D0"/>
    <w:rsid w:val="00856B7F"/>
    <w:rsid w:val="00856CD6"/>
    <w:rsid w:val="00862D70"/>
    <w:rsid w:val="00873DE1"/>
    <w:rsid w:val="00874E5A"/>
    <w:rsid w:val="008808E2"/>
    <w:rsid w:val="00880B4A"/>
    <w:rsid w:val="0088182D"/>
    <w:rsid w:val="00886C4C"/>
    <w:rsid w:val="00887882"/>
    <w:rsid w:val="008A043B"/>
    <w:rsid w:val="008B3A07"/>
    <w:rsid w:val="008B60A9"/>
    <w:rsid w:val="008C295D"/>
    <w:rsid w:val="008C42BE"/>
    <w:rsid w:val="008D275C"/>
    <w:rsid w:val="008D6A97"/>
    <w:rsid w:val="008D77B7"/>
    <w:rsid w:val="008E40B0"/>
    <w:rsid w:val="008F02B8"/>
    <w:rsid w:val="008F508C"/>
    <w:rsid w:val="0090140D"/>
    <w:rsid w:val="00902555"/>
    <w:rsid w:val="0090486A"/>
    <w:rsid w:val="009052CD"/>
    <w:rsid w:val="009053BF"/>
    <w:rsid w:val="009059C2"/>
    <w:rsid w:val="00920821"/>
    <w:rsid w:val="00920BE1"/>
    <w:rsid w:val="009222AD"/>
    <w:rsid w:val="00922319"/>
    <w:rsid w:val="00923F6F"/>
    <w:rsid w:val="00924ABB"/>
    <w:rsid w:val="00924FDD"/>
    <w:rsid w:val="009252C6"/>
    <w:rsid w:val="00926D9D"/>
    <w:rsid w:val="00927264"/>
    <w:rsid w:val="00927578"/>
    <w:rsid w:val="00935329"/>
    <w:rsid w:val="00935EC6"/>
    <w:rsid w:val="00936B05"/>
    <w:rsid w:val="009372A1"/>
    <w:rsid w:val="009379B3"/>
    <w:rsid w:val="009408F5"/>
    <w:rsid w:val="009421D6"/>
    <w:rsid w:val="00943312"/>
    <w:rsid w:val="009449B1"/>
    <w:rsid w:val="00945446"/>
    <w:rsid w:val="00951476"/>
    <w:rsid w:val="00951C41"/>
    <w:rsid w:val="00952114"/>
    <w:rsid w:val="0095513F"/>
    <w:rsid w:val="009552DE"/>
    <w:rsid w:val="009569CF"/>
    <w:rsid w:val="0096419A"/>
    <w:rsid w:val="00965471"/>
    <w:rsid w:val="00966C90"/>
    <w:rsid w:val="00970CE1"/>
    <w:rsid w:val="00974549"/>
    <w:rsid w:val="009825C0"/>
    <w:rsid w:val="00983FE3"/>
    <w:rsid w:val="00993010"/>
    <w:rsid w:val="0099766F"/>
    <w:rsid w:val="00997CA2"/>
    <w:rsid w:val="009B2B01"/>
    <w:rsid w:val="009B3F1F"/>
    <w:rsid w:val="009B5DB9"/>
    <w:rsid w:val="009C2E32"/>
    <w:rsid w:val="009C672A"/>
    <w:rsid w:val="009D0229"/>
    <w:rsid w:val="009D08FB"/>
    <w:rsid w:val="009D1E90"/>
    <w:rsid w:val="009D312F"/>
    <w:rsid w:val="009D390E"/>
    <w:rsid w:val="009D4B11"/>
    <w:rsid w:val="009D6010"/>
    <w:rsid w:val="009D6902"/>
    <w:rsid w:val="009D692B"/>
    <w:rsid w:val="009E03FF"/>
    <w:rsid w:val="009E2A64"/>
    <w:rsid w:val="009E39FE"/>
    <w:rsid w:val="009E3DDD"/>
    <w:rsid w:val="009E4A79"/>
    <w:rsid w:val="009E5158"/>
    <w:rsid w:val="009E5250"/>
    <w:rsid w:val="009E58FC"/>
    <w:rsid w:val="009E676E"/>
    <w:rsid w:val="009F0CFD"/>
    <w:rsid w:val="009F12F8"/>
    <w:rsid w:val="009F2F38"/>
    <w:rsid w:val="009F3D3B"/>
    <w:rsid w:val="009F4C7B"/>
    <w:rsid w:val="00A00F50"/>
    <w:rsid w:val="00A030FD"/>
    <w:rsid w:val="00A037F5"/>
    <w:rsid w:val="00A04459"/>
    <w:rsid w:val="00A04CF1"/>
    <w:rsid w:val="00A128B9"/>
    <w:rsid w:val="00A14256"/>
    <w:rsid w:val="00A15007"/>
    <w:rsid w:val="00A15040"/>
    <w:rsid w:val="00A22D2E"/>
    <w:rsid w:val="00A23C44"/>
    <w:rsid w:val="00A251C5"/>
    <w:rsid w:val="00A259B7"/>
    <w:rsid w:val="00A25B47"/>
    <w:rsid w:val="00A27E5A"/>
    <w:rsid w:val="00A3040B"/>
    <w:rsid w:val="00A30DC1"/>
    <w:rsid w:val="00A322E6"/>
    <w:rsid w:val="00A32DB2"/>
    <w:rsid w:val="00A336EB"/>
    <w:rsid w:val="00A442E3"/>
    <w:rsid w:val="00A4586F"/>
    <w:rsid w:val="00A47B51"/>
    <w:rsid w:val="00A509D7"/>
    <w:rsid w:val="00A51D92"/>
    <w:rsid w:val="00A54246"/>
    <w:rsid w:val="00A55ADA"/>
    <w:rsid w:val="00A62231"/>
    <w:rsid w:val="00A65B09"/>
    <w:rsid w:val="00A76DAD"/>
    <w:rsid w:val="00A82026"/>
    <w:rsid w:val="00A84DE0"/>
    <w:rsid w:val="00A85430"/>
    <w:rsid w:val="00A86D87"/>
    <w:rsid w:val="00A911B5"/>
    <w:rsid w:val="00A91923"/>
    <w:rsid w:val="00A94D98"/>
    <w:rsid w:val="00A97DA6"/>
    <w:rsid w:val="00AA1994"/>
    <w:rsid w:val="00AA36F4"/>
    <w:rsid w:val="00AA3CF3"/>
    <w:rsid w:val="00AA628C"/>
    <w:rsid w:val="00AB0552"/>
    <w:rsid w:val="00AB19DD"/>
    <w:rsid w:val="00AB2E2C"/>
    <w:rsid w:val="00AB55A6"/>
    <w:rsid w:val="00AB7E33"/>
    <w:rsid w:val="00AC5798"/>
    <w:rsid w:val="00AC7BF8"/>
    <w:rsid w:val="00AD3F22"/>
    <w:rsid w:val="00AD57AD"/>
    <w:rsid w:val="00AE1A0A"/>
    <w:rsid w:val="00AE287E"/>
    <w:rsid w:val="00AE3CCB"/>
    <w:rsid w:val="00AE56B0"/>
    <w:rsid w:val="00AF0158"/>
    <w:rsid w:val="00AF09B6"/>
    <w:rsid w:val="00AF1506"/>
    <w:rsid w:val="00AF3EFD"/>
    <w:rsid w:val="00AF4BB6"/>
    <w:rsid w:val="00B00F58"/>
    <w:rsid w:val="00B01FBB"/>
    <w:rsid w:val="00B023AD"/>
    <w:rsid w:val="00B02699"/>
    <w:rsid w:val="00B039E8"/>
    <w:rsid w:val="00B04D5A"/>
    <w:rsid w:val="00B2413A"/>
    <w:rsid w:val="00B319EA"/>
    <w:rsid w:val="00B33254"/>
    <w:rsid w:val="00B34746"/>
    <w:rsid w:val="00B3576D"/>
    <w:rsid w:val="00B37254"/>
    <w:rsid w:val="00B37B21"/>
    <w:rsid w:val="00B40ED3"/>
    <w:rsid w:val="00B41CF8"/>
    <w:rsid w:val="00B45895"/>
    <w:rsid w:val="00B5001E"/>
    <w:rsid w:val="00B5225B"/>
    <w:rsid w:val="00B621B8"/>
    <w:rsid w:val="00B6715C"/>
    <w:rsid w:val="00B67A7C"/>
    <w:rsid w:val="00B733C4"/>
    <w:rsid w:val="00B73E1B"/>
    <w:rsid w:val="00B73EEA"/>
    <w:rsid w:val="00B75F17"/>
    <w:rsid w:val="00B76763"/>
    <w:rsid w:val="00B82901"/>
    <w:rsid w:val="00B845B3"/>
    <w:rsid w:val="00B8683F"/>
    <w:rsid w:val="00B9348F"/>
    <w:rsid w:val="00B9350A"/>
    <w:rsid w:val="00B9776D"/>
    <w:rsid w:val="00BA009F"/>
    <w:rsid w:val="00BA23AC"/>
    <w:rsid w:val="00BA3902"/>
    <w:rsid w:val="00BA5FBF"/>
    <w:rsid w:val="00BA6520"/>
    <w:rsid w:val="00BA79CC"/>
    <w:rsid w:val="00BB2BC7"/>
    <w:rsid w:val="00BB568B"/>
    <w:rsid w:val="00BB5B0E"/>
    <w:rsid w:val="00BB6525"/>
    <w:rsid w:val="00BB6B61"/>
    <w:rsid w:val="00BB70D4"/>
    <w:rsid w:val="00BC184E"/>
    <w:rsid w:val="00BC304A"/>
    <w:rsid w:val="00BC3546"/>
    <w:rsid w:val="00BC4205"/>
    <w:rsid w:val="00BC479F"/>
    <w:rsid w:val="00BC6DFB"/>
    <w:rsid w:val="00BD2B16"/>
    <w:rsid w:val="00BD3EE6"/>
    <w:rsid w:val="00BD5B11"/>
    <w:rsid w:val="00BE77B6"/>
    <w:rsid w:val="00BF1254"/>
    <w:rsid w:val="00BF4B9A"/>
    <w:rsid w:val="00BF6118"/>
    <w:rsid w:val="00BF7CC4"/>
    <w:rsid w:val="00C01F11"/>
    <w:rsid w:val="00C0476D"/>
    <w:rsid w:val="00C04933"/>
    <w:rsid w:val="00C0590E"/>
    <w:rsid w:val="00C063C1"/>
    <w:rsid w:val="00C11F71"/>
    <w:rsid w:val="00C13014"/>
    <w:rsid w:val="00C17566"/>
    <w:rsid w:val="00C21D07"/>
    <w:rsid w:val="00C243A0"/>
    <w:rsid w:val="00C2797C"/>
    <w:rsid w:val="00C30E6D"/>
    <w:rsid w:val="00C32106"/>
    <w:rsid w:val="00C3365B"/>
    <w:rsid w:val="00C4031A"/>
    <w:rsid w:val="00C4458F"/>
    <w:rsid w:val="00C45B68"/>
    <w:rsid w:val="00C50451"/>
    <w:rsid w:val="00C51C39"/>
    <w:rsid w:val="00C531D0"/>
    <w:rsid w:val="00C53811"/>
    <w:rsid w:val="00C53FAB"/>
    <w:rsid w:val="00C54D1B"/>
    <w:rsid w:val="00C55634"/>
    <w:rsid w:val="00C56E86"/>
    <w:rsid w:val="00C60F78"/>
    <w:rsid w:val="00C637B3"/>
    <w:rsid w:val="00C651C5"/>
    <w:rsid w:val="00C6520E"/>
    <w:rsid w:val="00C659D3"/>
    <w:rsid w:val="00C70174"/>
    <w:rsid w:val="00C81392"/>
    <w:rsid w:val="00C82CE2"/>
    <w:rsid w:val="00C82FE0"/>
    <w:rsid w:val="00C872F7"/>
    <w:rsid w:val="00C93193"/>
    <w:rsid w:val="00C937DE"/>
    <w:rsid w:val="00CA2582"/>
    <w:rsid w:val="00CA3047"/>
    <w:rsid w:val="00CB1733"/>
    <w:rsid w:val="00CB26D2"/>
    <w:rsid w:val="00CB363F"/>
    <w:rsid w:val="00CB411E"/>
    <w:rsid w:val="00CB4A00"/>
    <w:rsid w:val="00CB689A"/>
    <w:rsid w:val="00CB7FA6"/>
    <w:rsid w:val="00CC0048"/>
    <w:rsid w:val="00CC0F25"/>
    <w:rsid w:val="00CC1EC9"/>
    <w:rsid w:val="00CC3B66"/>
    <w:rsid w:val="00CC3F57"/>
    <w:rsid w:val="00CC7A64"/>
    <w:rsid w:val="00CD42E1"/>
    <w:rsid w:val="00CD589E"/>
    <w:rsid w:val="00CE4E7E"/>
    <w:rsid w:val="00CE5781"/>
    <w:rsid w:val="00CE6832"/>
    <w:rsid w:val="00CF0258"/>
    <w:rsid w:val="00CF06A0"/>
    <w:rsid w:val="00CF2151"/>
    <w:rsid w:val="00CF50A9"/>
    <w:rsid w:val="00CF793C"/>
    <w:rsid w:val="00D00870"/>
    <w:rsid w:val="00D05563"/>
    <w:rsid w:val="00D05736"/>
    <w:rsid w:val="00D10ADA"/>
    <w:rsid w:val="00D1510F"/>
    <w:rsid w:val="00D15C87"/>
    <w:rsid w:val="00D21861"/>
    <w:rsid w:val="00D24054"/>
    <w:rsid w:val="00D2493A"/>
    <w:rsid w:val="00D26293"/>
    <w:rsid w:val="00D26BEB"/>
    <w:rsid w:val="00D30172"/>
    <w:rsid w:val="00D371A5"/>
    <w:rsid w:val="00D37AE2"/>
    <w:rsid w:val="00D443D1"/>
    <w:rsid w:val="00D4678D"/>
    <w:rsid w:val="00D53222"/>
    <w:rsid w:val="00D62906"/>
    <w:rsid w:val="00D62EA6"/>
    <w:rsid w:val="00D63E11"/>
    <w:rsid w:val="00D65F2E"/>
    <w:rsid w:val="00D666F6"/>
    <w:rsid w:val="00D71DD9"/>
    <w:rsid w:val="00D73443"/>
    <w:rsid w:val="00D74FD7"/>
    <w:rsid w:val="00D7564F"/>
    <w:rsid w:val="00D76E30"/>
    <w:rsid w:val="00D7789B"/>
    <w:rsid w:val="00D80E40"/>
    <w:rsid w:val="00D855A4"/>
    <w:rsid w:val="00D906DD"/>
    <w:rsid w:val="00D97C65"/>
    <w:rsid w:val="00D97F7F"/>
    <w:rsid w:val="00DA286B"/>
    <w:rsid w:val="00DA2EE8"/>
    <w:rsid w:val="00DB1E27"/>
    <w:rsid w:val="00DB2308"/>
    <w:rsid w:val="00DB4F2F"/>
    <w:rsid w:val="00DB63A9"/>
    <w:rsid w:val="00DB6500"/>
    <w:rsid w:val="00DC0280"/>
    <w:rsid w:val="00DC0DA1"/>
    <w:rsid w:val="00DC1B3F"/>
    <w:rsid w:val="00DC20CC"/>
    <w:rsid w:val="00DC44AC"/>
    <w:rsid w:val="00DC5D4B"/>
    <w:rsid w:val="00DC71BD"/>
    <w:rsid w:val="00DC72A9"/>
    <w:rsid w:val="00DD02A3"/>
    <w:rsid w:val="00DD1B32"/>
    <w:rsid w:val="00DD2492"/>
    <w:rsid w:val="00DD40D5"/>
    <w:rsid w:val="00DE0F83"/>
    <w:rsid w:val="00DE59BB"/>
    <w:rsid w:val="00DF0037"/>
    <w:rsid w:val="00DF068F"/>
    <w:rsid w:val="00DF4461"/>
    <w:rsid w:val="00DF588B"/>
    <w:rsid w:val="00E013D0"/>
    <w:rsid w:val="00E01DB9"/>
    <w:rsid w:val="00E02682"/>
    <w:rsid w:val="00E02D30"/>
    <w:rsid w:val="00E05EB5"/>
    <w:rsid w:val="00E07498"/>
    <w:rsid w:val="00E07812"/>
    <w:rsid w:val="00E12F43"/>
    <w:rsid w:val="00E14C8F"/>
    <w:rsid w:val="00E240CB"/>
    <w:rsid w:val="00E2750B"/>
    <w:rsid w:val="00E2770D"/>
    <w:rsid w:val="00E325EB"/>
    <w:rsid w:val="00E34903"/>
    <w:rsid w:val="00E35065"/>
    <w:rsid w:val="00E35619"/>
    <w:rsid w:val="00E40E8A"/>
    <w:rsid w:val="00E41FA3"/>
    <w:rsid w:val="00E45B66"/>
    <w:rsid w:val="00E460A4"/>
    <w:rsid w:val="00E46B1D"/>
    <w:rsid w:val="00E50EE6"/>
    <w:rsid w:val="00E54B2F"/>
    <w:rsid w:val="00E55A3C"/>
    <w:rsid w:val="00E603BD"/>
    <w:rsid w:val="00E607C3"/>
    <w:rsid w:val="00E6152B"/>
    <w:rsid w:val="00E6265F"/>
    <w:rsid w:val="00E642C0"/>
    <w:rsid w:val="00E74398"/>
    <w:rsid w:val="00E74762"/>
    <w:rsid w:val="00E77078"/>
    <w:rsid w:val="00E77C5B"/>
    <w:rsid w:val="00E80E92"/>
    <w:rsid w:val="00E81F99"/>
    <w:rsid w:val="00E85F42"/>
    <w:rsid w:val="00E8764D"/>
    <w:rsid w:val="00E87B09"/>
    <w:rsid w:val="00E91172"/>
    <w:rsid w:val="00E915F0"/>
    <w:rsid w:val="00E91E50"/>
    <w:rsid w:val="00E92062"/>
    <w:rsid w:val="00E946EF"/>
    <w:rsid w:val="00EA1818"/>
    <w:rsid w:val="00EA1E7F"/>
    <w:rsid w:val="00EA2D2E"/>
    <w:rsid w:val="00EA3DF4"/>
    <w:rsid w:val="00EA4AE9"/>
    <w:rsid w:val="00EA50DD"/>
    <w:rsid w:val="00EB0436"/>
    <w:rsid w:val="00EB0475"/>
    <w:rsid w:val="00EB0ADA"/>
    <w:rsid w:val="00EB2FB6"/>
    <w:rsid w:val="00EB4564"/>
    <w:rsid w:val="00EB59B5"/>
    <w:rsid w:val="00EB5B5D"/>
    <w:rsid w:val="00EB7692"/>
    <w:rsid w:val="00EC3656"/>
    <w:rsid w:val="00EC45D3"/>
    <w:rsid w:val="00EC564F"/>
    <w:rsid w:val="00ED0889"/>
    <w:rsid w:val="00ED2570"/>
    <w:rsid w:val="00ED303F"/>
    <w:rsid w:val="00ED4CC9"/>
    <w:rsid w:val="00ED5A0E"/>
    <w:rsid w:val="00ED6CFE"/>
    <w:rsid w:val="00ED7E42"/>
    <w:rsid w:val="00EE5398"/>
    <w:rsid w:val="00EE60EC"/>
    <w:rsid w:val="00EE692E"/>
    <w:rsid w:val="00EF5ACB"/>
    <w:rsid w:val="00EF70AC"/>
    <w:rsid w:val="00F00C26"/>
    <w:rsid w:val="00F01093"/>
    <w:rsid w:val="00F16C2B"/>
    <w:rsid w:val="00F220B2"/>
    <w:rsid w:val="00F35061"/>
    <w:rsid w:val="00F3741D"/>
    <w:rsid w:val="00F37A22"/>
    <w:rsid w:val="00F42052"/>
    <w:rsid w:val="00F42D24"/>
    <w:rsid w:val="00F441F4"/>
    <w:rsid w:val="00F45B82"/>
    <w:rsid w:val="00F45DA1"/>
    <w:rsid w:val="00F47D6A"/>
    <w:rsid w:val="00F51745"/>
    <w:rsid w:val="00F57024"/>
    <w:rsid w:val="00F609C9"/>
    <w:rsid w:val="00F66D6A"/>
    <w:rsid w:val="00F71C6E"/>
    <w:rsid w:val="00F74C8D"/>
    <w:rsid w:val="00F769FD"/>
    <w:rsid w:val="00F84582"/>
    <w:rsid w:val="00F85E37"/>
    <w:rsid w:val="00F90559"/>
    <w:rsid w:val="00F906BA"/>
    <w:rsid w:val="00F93658"/>
    <w:rsid w:val="00F955C3"/>
    <w:rsid w:val="00FA1515"/>
    <w:rsid w:val="00FA524F"/>
    <w:rsid w:val="00FA72C8"/>
    <w:rsid w:val="00FB1150"/>
    <w:rsid w:val="00FB159A"/>
    <w:rsid w:val="00FB64A9"/>
    <w:rsid w:val="00FB6A8B"/>
    <w:rsid w:val="00FC221F"/>
    <w:rsid w:val="00FC593B"/>
    <w:rsid w:val="00FD07CA"/>
    <w:rsid w:val="00FD3768"/>
    <w:rsid w:val="00FD57C1"/>
    <w:rsid w:val="00FD6EEC"/>
    <w:rsid w:val="00FE017F"/>
    <w:rsid w:val="00FE5E00"/>
    <w:rsid w:val="00FE7B18"/>
    <w:rsid w:val="00FF4A35"/>
    <w:rsid w:val="00FF5331"/>
    <w:rsid w:val="00FF6460"/>
    <w:rsid w:val="00FF6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AD6"/>
    <w:pPr>
      <w:widowControl w:val="0"/>
      <w:jc w:val="both"/>
    </w:pPr>
  </w:style>
  <w:style w:type="paragraph" w:styleId="Heading2">
    <w:name w:val="heading 2"/>
    <w:basedOn w:val="Normal"/>
    <w:next w:val="Normal"/>
    <w:link w:val="Heading2Char"/>
    <w:uiPriority w:val="99"/>
    <w:qFormat/>
    <w:rsid w:val="009D1E9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D1E90"/>
    <w:rPr>
      <w:rFonts w:ascii="Arial" w:eastAsia="黑体" w:hAnsi="Arial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0E7AD6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C872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72F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87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72F7"/>
    <w:rPr>
      <w:rFonts w:cs="Times New Roman"/>
      <w:sz w:val="18"/>
      <w:szCs w:val="18"/>
    </w:rPr>
  </w:style>
  <w:style w:type="character" w:customStyle="1" w:styleId="CharChar">
    <w:name w:val="段 Char Char"/>
    <w:basedOn w:val="DefaultParagraphFont"/>
    <w:link w:val="a"/>
    <w:uiPriority w:val="99"/>
    <w:locked/>
    <w:rsid w:val="009D1E90"/>
    <w:rPr>
      <w:rFonts w:ascii="宋体" w:eastAsia="宋体" w:hAnsi="宋体" w:cs="Calibri"/>
      <w:kern w:val="2"/>
      <w:sz w:val="22"/>
      <w:szCs w:val="22"/>
      <w:lang w:val="en-US" w:eastAsia="zh-CN" w:bidi="ar-SA"/>
    </w:rPr>
  </w:style>
  <w:style w:type="paragraph" w:customStyle="1" w:styleId="a">
    <w:name w:val="段"/>
    <w:link w:val="CharChar"/>
    <w:uiPriority w:val="99"/>
    <w:rsid w:val="009D1E9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宋体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6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48</Words>
  <Characters>280</Characters>
  <Application>Microsoft Office Outlook</Application>
  <DocSecurity>0</DocSecurity>
  <Lines>0</Lines>
  <Paragraphs>0</Paragraphs>
  <ScaleCrop>false</ScaleCrop>
  <Company>惠普(中国)股份有限公司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关于《全国教职工基础信息采集表》的说明</dc:title>
  <dc:subject/>
  <dc:creator>HP</dc:creator>
  <cp:keywords/>
  <dc:description/>
  <cp:lastModifiedBy>hjr</cp:lastModifiedBy>
  <cp:revision>5</cp:revision>
  <cp:lastPrinted>2013-10-20T07:26:00Z</cp:lastPrinted>
  <dcterms:created xsi:type="dcterms:W3CDTF">2013-10-21T02:54:00Z</dcterms:created>
  <dcterms:modified xsi:type="dcterms:W3CDTF">2013-10-21T03:00:00Z</dcterms:modified>
</cp:coreProperties>
</file>